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lang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3178810</wp:posOffset>
                </wp:positionH>
                <wp:positionV relativeFrom="paragraph">
                  <wp:posOffset>3443605</wp:posOffset>
                </wp:positionV>
                <wp:extent cx="2322195" cy="443230"/>
                <wp:effectExtent l="0" t="0" r="0" b="0"/>
                <wp:wrapNone/>
                <wp:docPr id="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8" w:lineRule="auto"/>
                              <w:jc w:val="both"/>
                              <w:textAlignment w:val="baseline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</w:rPr>
                              <w:t>联系电话：12345678901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0.3pt;margin-top:271.15pt;height:34.9pt;width:182.85pt;z-index:251689984;mso-width-relative:page;mso-height-relative:page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pStyle w:val="4"/>
                        <w:spacing w:before="0" w:beforeAutospacing="0" w:after="0" w:afterAutospacing="0" w:line="408" w:lineRule="auto"/>
                        <w:jc w:val="both"/>
                        <w:textAlignment w:val="baseline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</w:rPr>
                        <w:t>联系电话：12345678901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4055745</wp:posOffset>
                </wp:positionV>
                <wp:extent cx="287020" cy="306705"/>
                <wp:effectExtent l="6350" t="6350" r="11430" b="10795"/>
                <wp:wrapNone/>
                <wp:docPr id="5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306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type="#_x0000_t3" style="position:absolute;left:0pt;margin-left:11.1pt;margin-top:319.35pt;height:24.15pt;width:22.6pt;z-index:251687936;v-text-anchor:middle;mso-width-relative:page;mso-height-relative:page;" fillcolor="#FFFFFF" filled="t" stroked="t" coordsize="21600,21600" o:gfxdata="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X4ZPdoAAAAJAQAADwAAAAAAAAABACAAAAAiAAAAZHJzL2Rvd25yZXYueG1sUEsBAhQA&#10;FAAAAAgAh07iQHqnRR7wAQAA7gMAAA4AAAAAAAAAAQAgAAAAKQEAAGRycy9lMm9Eb2MueG1sUEsF&#10;BgAAAAAGAAYAWQEAAIsFAAAAAA==&#10;">
                <v:fill on="t" focussize="0,0"/>
                <v:stroke weight="1pt" color="#FFFFFF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3966845</wp:posOffset>
                </wp:positionV>
                <wp:extent cx="2322195" cy="443230"/>
                <wp:effectExtent l="0" t="0" r="0" b="0"/>
                <wp:wrapNone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8" w:lineRule="auto"/>
                              <w:jc w:val="both"/>
                              <w:textAlignment w:val="baseline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</w:rPr>
                              <w:t>毕业院校：湖北工业大学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8.75pt;margin-top:312.35pt;height:34.9pt;width:182.85pt;z-index:251686912;mso-width-relative:page;mso-height-relative:page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pStyle w:val="4"/>
                        <w:spacing w:before="0" w:beforeAutospacing="0" w:after="0" w:afterAutospacing="0" w:line="408" w:lineRule="auto"/>
                        <w:jc w:val="both"/>
                        <w:textAlignment w:val="baseline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</w:rPr>
                        <w:t>毕业院校：湖北工业大学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lang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-723265</wp:posOffset>
                </wp:positionH>
                <wp:positionV relativeFrom="paragraph">
                  <wp:posOffset>-779145</wp:posOffset>
                </wp:positionV>
                <wp:extent cx="2159000" cy="685800"/>
                <wp:effectExtent l="0" t="0" r="0" b="0"/>
                <wp:wrapNone/>
                <wp:docPr id="2063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color w:val="000000"/>
                                <w:sz w:val="44"/>
                              </w:rPr>
                            </w:pPr>
                            <w:r>
                              <w:rPr>
                                <w:rFonts w:hint="eastAsia" w:ascii="迷你简粗倩" w:eastAsia="迷你简粗倩" w:cs="Times New Roman"/>
                                <w:iCs/>
                                <w:color w:val="000000"/>
                                <w:kern w:val="24"/>
                                <w:sz w:val="40"/>
                                <w:szCs w:val="22"/>
                              </w:rPr>
                              <w:t>RESUME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-56.95pt;margin-top:-61.35pt;height:54pt;width:170pt;z-index:251666432;mso-width-relative:page;mso-height-relative:page;" filled="f" stroked="f" coordsize="21600,21600" o:gfxdata="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7cWR12QAAAA0BAAAPAAAAAAAAAAEAIAAAACIA&#10;AABkcnMvZG93bnJldi54bWxQSwECFAAUAAAACACHTuJAzPwBz88BAABtAwAADgAAAAAAAAABACAA&#10;AAAoAQAAZHJzL2Uyb0RvYy54bWxQSwUGAAAAAAYABgBZAQAAa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color w:val="000000"/>
                          <w:sz w:val="44"/>
                        </w:rPr>
                      </w:pPr>
                      <w:r>
                        <w:rPr>
                          <w:rFonts w:hint="eastAsia" w:ascii="迷你简粗倩" w:eastAsia="迷你简粗倩" w:cs="Times New Roman"/>
                          <w:iCs/>
                          <w:color w:val="000000"/>
                          <w:kern w:val="24"/>
                          <w:sz w:val="40"/>
                          <w:szCs w:val="22"/>
                        </w:rPr>
                        <w:t>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-561975</wp:posOffset>
                </wp:positionV>
                <wp:extent cx="360045" cy="276225"/>
                <wp:effectExtent l="4445" t="4445" r="16510" b="5080"/>
                <wp:wrapNone/>
                <wp:docPr id="2" name="矩形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" cy="276225"/>
                        </a:xfrm>
                        <a:prstGeom prst="rect">
                          <a:avLst/>
                        </a:prstGeom>
                        <a:solidFill>
                          <a:srgbClr val="30383B"/>
                        </a:solidFill>
                        <a:ln w="9525" cap="flat" cmpd="sng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07" o:spid="_x0000_s1026" o:spt="1" style="position:absolute;left:0pt;margin-left:44.25pt;margin-top:-44.25pt;height:21.75pt;width:28.35pt;z-index:251674624;mso-width-relative:page;mso-height-relative:page;" fillcolor="#30383B" filled="t" stroked="t" coordsize="21600,21600" o:gfxdata="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//hqLXAAAACgEAAA8AAAAAAAAAAQAgAAAAIgAAAGRycy9kb3ducmV2&#10;LnhtbFBLAQIUABQAAAAIAIdO4kAfncea/QEAAPwDAAAOAAAAAAAAAAEAIAAAACYBAABkcnMvZTJv&#10;RG9jLnhtbFBLBQYAAAAABgAGAFkBAACVBQAAAAA=&#10;">
                <v:fill on="t" focussize="0,0"/>
                <v:stroke color="#000000" opacity="0f" joinstyle="miter"/>
                <v:imagedata o:title=""/>
                <o:lock v:ext="edit" aspectratio="f"/>
              </v:rect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-1215390</wp:posOffset>
                </wp:positionH>
                <wp:positionV relativeFrom="paragraph">
                  <wp:posOffset>-561975</wp:posOffset>
                </wp:positionV>
                <wp:extent cx="360045" cy="276225"/>
                <wp:effectExtent l="4445" t="4445" r="16510" b="5080"/>
                <wp:wrapNone/>
                <wp:docPr id="1" name="矩形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" cy="276225"/>
                        </a:xfrm>
                        <a:prstGeom prst="rect">
                          <a:avLst/>
                        </a:prstGeom>
                        <a:solidFill>
                          <a:srgbClr val="30383B"/>
                        </a:solidFill>
                        <a:ln w="9525" cap="flat" cmpd="sng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80" o:spid="_x0000_s1026" o:spt="1" style="position:absolute;left:0pt;margin-left:-95.7pt;margin-top:-44.25pt;height:21.75pt;width:28.35pt;z-index:251667456;mso-width-relative:page;mso-height-relative:page;" fillcolor="#30383B" filled="t" stroked="t" coordsize="21600,21600" o:gfxdata="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O5ZzR2wAAAA0BAAAPAAAAAAAAAAEAIAAAACIAAABkcnMvZG93bnJl&#10;di54bWxQSwECFAAUAAAACACHTuJAPwY+KPoBAAD8AwAADgAAAAAAAAABACAAAAAqAQAAZHJzL2Uy&#10;b0RvYy54bWxQSwUGAAAAAAYABgBZAQAAlgUAAAAA&#10;">
                <v:fill on="t" focussize="0,0"/>
                <v:stroke color="#000000" opacity="0f" joinstyle="miter"/>
                <v:imagedata o:title=""/>
                <o:lock v:ext="edit" aspectratio="f"/>
              </v:rect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-324485</wp:posOffset>
                </wp:positionV>
                <wp:extent cx="7200900" cy="883920"/>
                <wp:effectExtent l="0" t="0" r="0" b="0"/>
                <wp:wrapNone/>
                <wp:docPr id="307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/>
                              <w:textAlignment w:val="baseline"/>
                              <w:rPr>
                                <w:rFonts w:ascii="微软雅黑" w:hAnsi="微软雅黑" w:eastAsia="微软雅黑"/>
                                <w:color w:val="404040"/>
                                <w:sz w:val="5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/>
                                <w:sz w:val="56"/>
                              </w:rPr>
                              <w:t>自荐信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1.35pt;margin-top:-25.55pt;height:69.6pt;width:567pt;z-index:251679744;mso-width-relative:page;mso-height-relative:page;" filled="f" stroked="f" coordsize="21600,21600" o:gfxdata="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3PHhJ9cAAAALAQAADwAAAAAAAAABACAAAAAiAAAAZHJz&#10;L2Rvd25yZXYueG1sUEsBAhQAFAAAAAgAh07iQF75P1DMAQAAbAMAAA4AAAAAAAAAAQAgAAAAJg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/>
                        <w:textAlignment w:val="baseline"/>
                        <w:rPr>
                          <w:rFonts w:ascii="微软雅黑" w:hAnsi="微软雅黑" w:eastAsia="微软雅黑"/>
                          <w:color w:val="404040"/>
                          <w:sz w:val="56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/>
                          <w:sz w:val="56"/>
                        </w:rPr>
                        <w:t>自荐信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-420370</wp:posOffset>
                </wp:positionH>
                <wp:positionV relativeFrom="paragraph">
                  <wp:posOffset>929005</wp:posOffset>
                </wp:positionV>
                <wp:extent cx="6188075" cy="8174355"/>
                <wp:effectExtent l="0" t="0" r="0" b="0"/>
                <wp:wrapNone/>
                <wp:docPr id="43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712" cy="762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>尊敬的领导，您好：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古有毛遂自荐，今有伯乐点将。愿借您伯乐慧眼，开始我千里之行。   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“ 疾风知劲草，路遥知马力”。简单几页纸只是我的“包装”和“广告”，“产品”自身的“质量”和“性能”有待于您通过“使用”来证明。谢谢您在百忙之中垂阅我的自荐书。   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 2年的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  <w:lang w:eastAsia="zh-CN"/>
                              </w:rPr>
                              <w:t>在校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工作经历让我具有较强的组织能力和社交能力，能很好地独立开展工作，并与其他人协手合作，发扬团队精神，在各项工作中均获得广泛的好评。我在思想上要求进步，努力培养思想道德素质，提高自身修养，多次获得同事以及领导的赞扬。“服务社会”是我的职责，“敬业”是我的人生信条，“年轻”、“可塑性强”是我的资本。“稳重”、“勤奋”、“认真”以及“力求上进”是我的个人特点。  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 天行健，君子以自强不息。事业上的成功需要知识、毅力、汗水、机会的完美结合。同样，一个单位的荣誉更需要员工们的无私奉献。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我恳请贵单位给我一个机会，让我成为你们中的一员，我将以无比的热情和勤奋的工作回报您的知遇之恩，并非常乐意与未来的同事合作，为我们共同的事业奉献全部的真诚的才智！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ind w:left="7200" w:hanging="7200" w:hangingChars="3000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                                                                                            自荐人：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  <w:lang w:val="en-US" w:eastAsia="zh-CN"/>
                              </w:rPr>
                              <w:t>刘晓君</w:t>
                            </w:r>
                          </w:p>
                          <w:p>
                            <w:pPr>
                              <w:pStyle w:val="4"/>
                              <w:spacing w:before="0" w:beforeAutospacing="0" w:after="0" w:afterAutospacing="0" w:line="576" w:lineRule="auto"/>
                              <w:ind w:left="5760" w:hanging="5760" w:hangingChars="2400"/>
                              <w:jc w:val="both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/>
                                <w:kern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>时间：2016年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</w:rPr>
                              <w:t>月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33.1pt;margin-top:73.15pt;height:643.65pt;width:487.25pt;z-index:251678720;mso-width-relative:page;mso-height-relative:page;" filled="f" stroked="f" coordsize="21600,21600" o:gfxdata="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k0eftkAAAAMAQAADwAAAAAAAAABACAAAAAi&#10;AAAAZHJzL2Rvd25yZXYueG1sUEsBAhQAFAAAAAgAh07iQEQ55JzQAQAAawMAAA4AAAAAAAAAAQAg&#10;AAAAKAEAAGRycy9lMm9Eb2MueG1sUEsFBgAAAAAGAAYAWQEAAG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>尊敬的领导，您好：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古有毛遂自荐，今有伯乐点将。愿借您伯乐慧眼，开始我千里之行。   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“ 疾风知劲草，路遥知马力”。简单几页纸只是我的“包装”和“广告”，“产品”自身的“质量”和“性能”有待于您通过“使用”来证明。谢谢您在百忙之中垂阅我的自荐书。   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 2年的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  <w:lang w:eastAsia="zh-CN"/>
                        </w:rPr>
                        <w:t>在校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工作经历让我具有较强的组织能力和社交能力，能很好地独立开展工作，并与其他人协手合作，发扬团队精神，在各项工作中均获得广泛的好评。我在思想上要求进步，努力培养思想道德素质，提高自身修养，多次获得同事以及领导的赞扬。“服务社会”是我的职责，“敬业”是我的人生信条，“年轻”、“可塑性强”是我的资本。“稳重”、“勤奋”、“认真”以及“力求上进”是我的个人特点。  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 天行健，君子以自强不息。事业上的成功需要知识、毅力、汗水、机会的完美结合。同样，一个单位的荣誉更需要员工们的无私奉献。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我恳请贵单位给我一个机会，让我成为你们中的一员，我将以无比的热情和勤奋的工作回报您的知遇之恩，并非常乐意与未来的同事合作，为我们共同的事业奉献全部的真诚的才智！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ind w:left="7200" w:hanging="7200" w:hangingChars="3000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                                                                                            自荐人：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  <w:lang w:val="en-US" w:eastAsia="zh-CN"/>
                        </w:rPr>
                        <w:t>刘晓君</w:t>
                      </w:r>
                    </w:p>
                    <w:p>
                      <w:pPr>
                        <w:pStyle w:val="4"/>
                        <w:spacing w:before="0" w:beforeAutospacing="0" w:after="0" w:afterAutospacing="0" w:line="576" w:lineRule="auto"/>
                        <w:ind w:left="5760" w:hanging="5760" w:hangingChars="2400"/>
                        <w:jc w:val="both"/>
                        <w:textAlignment w:val="baseline"/>
                        <w:rPr>
                          <w:rFonts w:ascii="微软雅黑" w:hAnsi="微软雅黑" w:eastAsia="微软雅黑" w:cs="Times New Roman"/>
                          <w:color w:val="404040"/>
                          <w:kern w:val="24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                                             </w:t>
                      </w:r>
                      <w:r>
                        <w:rPr>
                          <w:rFonts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</w:t>
                      </w:r>
                      <w:r>
                        <w:rPr>
                          <w:rFonts w:ascii="微软雅黑" w:hAnsi="微软雅黑" w:eastAsia="微软雅黑" w:cs="Times New Roman"/>
                          <w:color w:val="404040"/>
                          <w:kern w:val="24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>时间：2016年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  <w:lang w:val="en-US" w:eastAsia="zh-CN"/>
                        </w:rPr>
                        <w:t>10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39370</wp:posOffset>
                </wp:positionH>
                <wp:positionV relativeFrom="paragraph">
                  <wp:posOffset>-862330</wp:posOffset>
                </wp:positionV>
                <wp:extent cx="7485380" cy="10611485"/>
                <wp:effectExtent l="38100" t="38100" r="39370" b="56515"/>
                <wp:wrapNone/>
                <wp:docPr id="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5380" cy="10611485"/>
                        </a:xfrm>
                        <a:prstGeom prst="rect">
                          <a:avLst/>
                        </a:prstGeom>
                        <a:noFill/>
                        <a:ln w="76200" cap="flat" cmpd="sng">
                          <a:solidFill>
                            <a:srgbClr val="33333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anchor="ctr" upright="1"/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3.1pt;margin-top:-67.9pt;height:835.55pt;width:589.4pt;mso-position-horizontal-relative:page;z-index:251677696;v-text-anchor:middle;mso-width-relative:margin;mso-height-relative:margin;" filled="f" stroked="t" coordsize="21600,21600" o:gfxdata="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hJ0FidsAAAAMAQAADwAAAAAAAAABACAAAAAiAAAAZHJzL2Rvd25yZXYueG1sUEsBAhQAFAAA&#10;AAgAh07iQJ1WC4nsAQAAxQMAAA4AAAAAAAAAAQAgAAAAKgEAAGRycy9lMm9Eb2MueG1sUEsFBgAA&#10;AAAGAAYAWQEAAIgFAAAAAA==&#10;">
                <v:fill on="f" focussize="0,0"/>
                <v:stroke weight="6pt" color="#333333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迷你简粗倩">
    <w:altName w:val="宋体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279C7"/>
    <w:rsid w:val="00002A6A"/>
    <w:rsid w:val="00055BF5"/>
    <w:rsid w:val="000606BA"/>
    <w:rsid w:val="000B7B60"/>
    <w:rsid w:val="001819D7"/>
    <w:rsid w:val="001C6C95"/>
    <w:rsid w:val="003A15D5"/>
    <w:rsid w:val="00400C53"/>
    <w:rsid w:val="004F77A0"/>
    <w:rsid w:val="005723EC"/>
    <w:rsid w:val="00583CA7"/>
    <w:rsid w:val="00695647"/>
    <w:rsid w:val="007C4309"/>
    <w:rsid w:val="008048D7"/>
    <w:rsid w:val="00A2796C"/>
    <w:rsid w:val="00A339AF"/>
    <w:rsid w:val="00A67FEB"/>
    <w:rsid w:val="00AC6B24"/>
    <w:rsid w:val="00B00728"/>
    <w:rsid w:val="00B16C78"/>
    <w:rsid w:val="00B86C99"/>
    <w:rsid w:val="00C234FE"/>
    <w:rsid w:val="00CC3B04"/>
    <w:rsid w:val="00CE7929"/>
    <w:rsid w:val="00E01EC6"/>
    <w:rsid w:val="00E349FC"/>
    <w:rsid w:val="00F8621A"/>
    <w:rsid w:val="20D40CA8"/>
    <w:rsid w:val="279B06C6"/>
    <w:rsid w:val="700279C7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link w:val="3"/>
    <w:uiPriority w:val="99"/>
    <w:rPr>
      <w:kern w:val="2"/>
      <w:sz w:val="18"/>
      <w:szCs w:val="18"/>
    </w:rPr>
  </w:style>
  <w:style w:type="character" w:customStyle="1" w:styleId="9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23553;&#38754;+&#31616;&#21382;+&#33258;&#33616;&#20449;-2016&#26368;&#26032;&#31616;&#21382;&#27714;&#32844;&#31616;&#21382;&#22871;&#39184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简历封面+简历+自荐信-2016最新简历求职简历套餐</Template>
  <Pages>4</Pages>
  <Words>1</Words>
  <Characters>1</Characters>
  <Lines>1</Lines>
  <Paragraphs>1</Paragraphs>
  <ScaleCrop>false</ScaleCrop>
  <LinksUpToDate>false</LinksUpToDate>
  <CharactersWithSpaces>2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2016-10-08T05:11:00Z</dcterms:created>
  <dc:creator>Administrator</dc:creator>
  <cp:lastModifiedBy>Administrator</cp:lastModifiedBy>
  <dcterms:modified xsi:type="dcterms:W3CDTF">2016-10-08T05:13:58Z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